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b/>
          <w:sz w:val="44"/>
          <w:szCs w:val="44"/>
          <w:lang w:eastAsia="zh-CN"/>
        </w:rPr>
      </w:pPr>
      <w:r>
        <w:rPr>
          <w:rFonts w:hint="eastAsia"/>
          <w:b/>
          <w:sz w:val="44"/>
          <w:szCs w:val="44"/>
          <w:lang w:eastAsia="zh-CN"/>
        </w:rPr>
        <w:t>员工</w:t>
      </w:r>
      <w:r>
        <w:rPr>
          <w:rFonts w:hint="eastAsia"/>
          <w:b/>
          <w:sz w:val="44"/>
          <w:szCs w:val="44"/>
        </w:rPr>
        <w:t>安全教育及培训</w:t>
      </w:r>
      <w:r>
        <w:rPr>
          <w:rFonts w:hint="eastAsia"/>
          <w:b/>
          <w:sz w:val="44"/>
          <w:szCs w:val="44"/>
          <w:lang w:eastAsia="zh-CN"/>
        </w:rPr>
        <w:t>制度</w:t>
      </w:r>
    </w:p>
    <w:p>
      <w:pPr>
        <w:ind w:firstLine="560" w:firstLineChars="200"/>
        <w:rPr>
          <w:rFonts w:hint="eastAsia"/>
          <w:sz w:val="28"/>
          <w:szCs w:val="28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一、重点技术工作人员安全教育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液化气分装站被列入重点安全保护单位，对技工应作安全教育，并经考核，建立个人技术档案。分装站技术工种：电工、电焊工、检验工、槽车司机、机动车司机必须经有关部门培训合格后方可独立操作，并由公司建立个人技术档案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eastAsia="zh-CN"/>
        </w:rPr>
        <w:t>安全员、消防员、</w:t>
      </w:r>
      <w:r>
        <w:rPr>
          <w:rFonts w:hint="eastAsia"/>
          <w:sz w:val="28"/>
          <w:szCs w:val="28"/>
        </w:rPr>
        <w:t>检修工、机泵工、</w:t>
      </w:r>
      <w:r>
        <w:rPr>
          <w:rFonts w:hint="eastAsia"/>
          <w:sz w:val="28"/>
          <w:szCs w:val="28"/>
          <w:lang w:eastAsia="zh-CN"/>
        </w:rPr>
        <w:t>运行工、电工、</w:t>
      </w:r>
      <w:r>
        <w:rPr>
          <w:rFonts w:hint="eastAsia"/>
          <w:sz w:val="28"/>
          <w:szCs w:val="28"/>
        </w:rPr>
        <w:t>充装工</w:t>
      </w:r>
      <w:r>
        <w:rPr>
          <w:rFonts w:hint="eastAsia"/>
          <w:sz w:val="28"/>
          <w:szCs w:val="28"/>
          <w:lang w:eastAsia="zh-CN"/>
        </w:rPr>
        <w:t>、保安</w:t>
      </w:r>
      <w:r>
        <w:rPr>
          <w:rFonts w:hint="eastAsia"/>
          <w:sz w:val="28"/>
          <w:szCs w:val="28"/>
        </w:rPr>
        <w:t>等</w:t>
      </w:r>
      <w:r>
        <w:rPr>
          <w:rFonts w:hint="eastAsia"/>
          <w:sz w:val="28"/>
          <w:szCs w:val="28"/>
          <w:lang w:eastAsia="zh-CN"/>
        </w:rPr>
        <w:t>必须先取得有关部门的上岗证书并</w:t>
      </w:r>
      <w:r>
        <w:rPr>
          <w:rFonts w:hint="eastAsia"/>
          <w:sz w:val="28"/>
          <w:szCs w:val="28"/>
        </w:rPr>
        <w:t>由单位自行考核，合格后方可独立操作，每年进行一次技术、安全制度及操作规程的考核，考核成绩情况列入个人技术档案。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对上述考核不合格者绝不能让其独立上岗，不合格者可予补考，但两次考核均不合格者，则坚决调离工作岗位。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个人技术档案记载成绩作为评奖、调资依据。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二、新工人进站工作的三级安全教育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新职工被安排进站区工作前，对其进行安全教育，分三级进行：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>
        <w:rPr>
          <w:rFonts w:hint="eastAsia"/>
          <w:sz w:val="28"/>
          <w:szCs w:val="28"/>
          <w:lang w:eastAsia="zh-CN"/>
        </w:rPr>
        <w:t>储配站</w:t>
      </w:r>
      <w:r>
        <w:rPr>
          <w:rFonts w:hint="eastAsia"/>
          <w:sz w:val="28"/>
          <w:szCs w:val="28"/>
        </w:rPr>
        <w:t>一级教育（暂由办公室负责）组织培训；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①液化气基本知识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②详细介绍消防知识和有关器材的使用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</w:t>
      </w:r>
      <w:r>
        <w:rPr>
          <w:rFonts w:hint="eastAsia" w:ascii="宋体" w:hAnsi="宋体"/>
          <w:sz w:val="28"/>
          <w:szCs w:val="28"/>
          <w:lang w:eastAsia="zh-CN"/>
        </w:rPr>
        <w:t>储配站</w:t>
      </w:r>
      <w:r>
        <w:rPr>
          <w:rFonts w:hint="eastAsia" w:ascii="宋体" w:hAnsi="宋体"/>
          <w:sz w:val="28"/>
          <w:szCs w:val="28"/>
        </w:rPr>
        <w:t>的安全管理制度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④介绍生产情况和特点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⑤劳动及规章制度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（2）基层二级教育，由基层负责辅导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①讲述</w:t>
      </w:r>
      <w:r>
        <w:rPr>
          <w:rFonts w:hint="eastAsia" w:ascii="宋体" w:hAnsi="宋体"/>
          <w:sz w:val="28"/>
          <w:szCs w:val="28"/>
          <w:lang w:eastAsia="zh-CN"/>
        </w:rPr>
        <w:t>储配</w:t>
      </w:r>
      <w:r>
        <w:rPr>
          <w:rFonts w:hint="eastAsia" w:ascii="宋体" w:hAnsi="宋体"/>
          <w:sz w:val="28"/>
          <w:szCs w:val="28"/>
        </w:rPr>
        <w:t>站各项安全管理制度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②介绍各工作岗位的任务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③介绍主要设备性能和安全注意事项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④讲述技术考核和奖罚制度，考勤制度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（3）班组或师徒三级教育，由班组长或其师傅辅导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①新职工上岗的工作任务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②所担负的技术性内容及其操作规程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③本岗位安全制度及每周、每月应参加非生产任务的活动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④各岗位安全管理制度和各岗位互相配合的重要性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3、操作人员“三懂”、“四会”内容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操作人员经过学习、培训和实际操作，应在短期内学会“三懂”做到“四会”。</w:t>
      </w: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（1）“三懂”内容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①懂本岗位设备及附件的结构（包括消防器材）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②懂本岗位设备及附件的工作原理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③懂本岗位设备及附件的工艺流程，液化气的物理化学特性，安全规范及操作规程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（2）“四会”内容：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①会检查本岗位设备及附件的安全可靠情况，使用它完成生产任务和防火灭火措施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②会设备、附件的日常维护保养（专人负责的由专人保养）和降压、降温等安全工作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③会设备的检测、维修工作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④会依照安全规范，预防事故和紧急处理，并能正确使用消防器材，水喷淋等设备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76766"/>
    <w:rsid w:val="11F7676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2018-08-20T00:46:00Z</dcterms:created>
  <dc:creator>Feng</dc:creator>
  <cp:lastModifiedBy>Feng</cp:lastModifiedBy>
  <dcterms:modified xsi:type="dcterms:W3CDTF">2018-08-20T00:47:12Z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